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E960BB" w:rsidR="006E5D65" w:rsidP="00765BFE" w:rsidRDefault="00997F14" w14:paraId="5E7AE866" w14:textId="77777777">
      <w:pPr>
        <w:pStyle w:val="Bezodstpw"/>
      </w:pPr>
      <w:r>
        <w:rPr>
          <w:rFonts w:ascii="Times New Roman" w:hAnsi="Times New Roman"/>
          <w:b/>
        </w:rPr>
        <w:t xml:space="preserve">   </w:t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Pr="00E960BB" w:rsidR="00D8678B">
        <w:t xml:space="preserve">Załącznik nr </w:t>
      </w:r>
      <w:r w:rsidRPr="00E960BB" w:rsidR="006F31E2">
        <w:t>1.5</w:t>
      </w:r>
      <w:r w:rsidRPr="00E960BB" w:rsidR="00D8678B">
        <w:t xml:space="preserve"> do Zarządzenia</w:t>
      </w:r>
      <w:r w:rsidRPr="00E960BB" w:rsidR="002A22BF">
        <w:t xml:space="preserve"> Rektora UR </w:t>
      </w:r>
      <w:r w:rsidRPr="00E960BB" w:rsidR="00CD6897">
        <w:t xml:space="preserve"> nr </w:t>
      </w:r>
      <w:r w:rsidRPr="00E960BB" w:rsidR="00F17567">
        <w:t>12/2019</w:t>
      </w:r>
    </w:p>
    <w:p w:rsidR="00781458" w:rsidP="009C54AE" w:rsidRDefault="00781458" w14:paraId="6B7FE8E1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Pr="009C54AE" w:rsidR="0085747A" w:rsidP="009C54AE" w:rsidRDefault="0085747A" w14:paraId="2C327FE0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286080A7" w14:textId="24DE76E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7C6322">
        <w:rPr>
          <w:rFonts w:ascii="Corbel" w:hAnsi="Corbel"/>
          <w:i/>
          <w:smallCaps/>
          <w:sz w:val="24"/>
          <w:szCs w:val="24"/>
        </w:rPr>
        <w:t>2022-2027</w:t>
      </w:r>
      <w:bookmarkStart w:name="_GoBack" w:id="0"/>
      <w:bookmarkEnd w:id="0"/>
    </w:p>
    <w:p w:rsidR="0085747A" w:rsidP="00EA4832" w:rsidRDefault="00EA4832" w14:paraId="19345D10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08E2F2DA" w14:textId="0463DFE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81458">
        <w:rPr>
          <w:rFonts w:ascii="Corbel" w:hAnsi="Corbel"/>
          <w:szCs w:val="20"/>
        </w:rPr>
        <w:t xml:space="preserve">Rok akademicki   </w:t>
      </w:r>
      <w:r w:rsidRPr="00781458" w:rsidR="00781458">
        <w:rPr>
          <w:rFonts w:ascii="Corbel" w:hAnsi="Corbel"/>
          <w:szCs w:val="20"/>
        </w:rPr>
        <w:t>202</w:t>
      </w:r>
      <w:r w:rsidR="007C6322">
        <w:rPr>
          <w:rFonts w:ascii="Corbel" w:hAnsi="Corbel"/>
          <w:szCs w:val="20"/>
        </w:rPr>
        <w:t>3</w:t>
      </w:r>
      <w:r w:rsidRPr="00781458" w:rsidR="00781458">
        <w:rPr>
          <w:rFonts w:ascii="Corbel" w:hAnsi="Corbel"/>
          <w:szCs w:val="20"/>
        </w:rPr>
        <w:t>/</w:t>
      </w:r>
      <w:r w:rsidR="00632300">
        <w:rPr>
          <w:rFonts w:ascii="Corbel" w:hAnsi="Corbel"/>
          <w:szCs w:val="20"/>
        </w:rPr>
        <w:t>20</w:t>
      </w:r>
      <w:r w:rsidRPr="00781458" w:rsidR="00781458">
        <w:rPr>
          <w:rFonts w:ascii="Corbel" w:hAnsi="Corbel"/>
          <w:szCs w:val="20"/>
        </w:rPr>
        <w:t>2</w:t>
      </w:r>
      <w:r w:rsidR="007C6322">
        <w:rPr>
          <w:rFonts w:ascii="Corbel" w:hAnsi="Corbel"/>
          <w:szCs w:val="20"/>
        </w:rPr>
        <w:t>4</w:t>
      </w:r>
    </w:p>
    <w:p w:rsidRPr="009C54AE" w:rsidR="0085747A" w:rsidP="009C54AE" w:rsidRDefault="0085747A" w14:paraId="058B45F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4B0844D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6AA1456A" w14:paraId="4E298DD6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1744B3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2F42C6" w:rsidR="0085747A" w:rsidP="009C54AE" w:rsidRDefault="002F42C6" w14:paraId="41B4BFA9" w14:textId="0B49075F">
            <w:pPr>
              <w:pStyle w:val="Odpowiedzi"/>
              <w:spacing w:before="100" w:beforeAutospacing="1" w:after="100" w:afterAutospacing="1"/>
              <w:rPr>
                <w:rFonts w:ascii="Corbel" w:hAnsi="Corbel" w:eastAsia="Times New Roman"/>
                <w:b w:val="0"/>
                <w:color w:val="auto"/>
                <w:sz w:val="24"/>
                <w:szCs w:val="24"/>
                <w:lang w:eastAsia="pl-PL"/>
              </w:rPr>
            </w:pPr>
            <w:r w:rsidRPr="008E4AF1">
              <w:rPr>
                <w:rFonts w:ascii="Corbel" w:hAnsi="Corbel" w:eastAsia="Times New Roman"/>
                <w:b w:val="0"/>
                <w:color w:val="auto"/>
                <w:sz w:val="24"/>
                <w:szCs w:val="24"/>
                <w:lang w:eastAsia="pl-PL"/>
              </w:rPr>
              <w:t>Metodyka edukacji informatycznej i posługiwania się technologią informacyjno-komunikacyjną</w:t>
            </w:r>
          </w:p>
        </w:tc>
      </w:tr>
      <w:tr w:rsidRPr="009C54AE" w:rsidR="0085747A" w:rsidTr="6AA1456A" w14:paraId="1D95E649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B3323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3E9DB7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6AA1456A" w14:paraId="6FA6D92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AB047E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B4A24" w14:paraId="77C22F8B" w14:textId="35A7C5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6AA1456A" w14:paraId="34711C9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EE5E8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B4A24" w14:paraId="05234094" w14:textId="4264F2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24AF8" w:rsidTr="6AA1456A" w14:paraId="3FF9E55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262E13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824AF8" w14:paraId="5666C755" w14:textId="68795E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824AF8" w:rsidTr="6AA1456A" w14:paraId="175D6E0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0DF1B4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781458" w14:paraId="3A277918" w14:textId="3D880A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ednolite  studia magisterskie</w:t>
            </w:r>
          </w:p>
        </w:tc>
      </w:tr>
      <w:tr w:rsidRPr="009C54AE" w:rsidR="00824AF8" w:rsidTr="6AA1456A" w14:paraId="6E67EAE7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651DF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781458" w14:paraId="3DF801C0" w14:textId="49FDE2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Pr="009C54AE" w:rsidR="00824AF8" w:rsidTr="6AA1456A" w14:paraId="75ABF26F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23AB9D0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781458" w14:paraId="09B4BC64" w14:textId="75F717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24AF8" w:rsidTr="6AA1456A" w14:paraId="15CBCD27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60808FA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78029C" w14:paraId="3F14A35C" w14:textId="4BDCC1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781458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824AF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A20F62" w:rsidR="00824AF8">
              <w:rPr>
                <w:rFonts w:ascii="Corbel" w:hAnsi="Corbel"/>
                <w:b w:val="0"/>
                <w:sz w:val="24"/>
                <w:szCs w:val="24"/>
              </w:rPr>
              <w:t xml:space="preserve"> , </w:t>
            </w:r>
            <w:proofErr w:type="spellStart"/>
            <w:r w:rsidRPr="00A20F62" w:rsidR="00824AF8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A20F62" w:rsidR="00824AF8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9C54AE" w:rsidR="00824AF8" w:rsidTr="6AA1456A" w14:paraId="4DBB036D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468A04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3B5587" w14:paraId="37E0FF9D" w14:textId="6B5AE4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Pr="00B74528" w:rsidR="00F20C3E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9C54AE" w:rsidR="00824AF8" w:rsidTr="6AA1456A" w14:paraId="13B16DC3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1A7F3AD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781458" w14:paraId="1E007C68" w14:textId="470F69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24AF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824AF8" w:rsidTr="6AA1456A" w14:paraId="571FE83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18CC8C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6AA1456A" w:rsidRDefault="00824AF8" w14:paraId="7A3179F0" w14:textId="74EB174B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AA1456A" w:rsidR="25A367C7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d</w:t>
            </w:r>
            <w:r w:rsidRPr="6AA1456A" w:rsidR="00824AF8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r hab. Wojciech </w:t>
            </w:r>
            <w:r w:rsidRPr="6AA1456A" w:rsidR="00824AF8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Walat</w:t>
            </w:r>
            <w:r w:rsidRPr="6AA1456A" w:rsidR="00AB4A2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,prof. UR</w:t>
            </w:r>
          </w:p>
        </w:tc>
      </w:tr>
      <w:tr w:rsidRPr="009C54AE" w:rsidR="00824AF8" w:rsidTr="6AA1456A" w14:paraId="367BD83D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E1B91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C65CF1" w:rsidR="00824AF8" w:rsidP="00824AF8" w:rsidRDefault="00824AF8" w14:paraId="02A2B163" w14:textId="5E23E2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923D7D" w:rsidP="00C65CF1" w:rsidRDefault="0085747A" w14:paraId="144A5CFA" w14:textId="416D629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85747A" w:rsidP="009C54AE" w:rsidRDefault="0085747A" w14:paraId="03DDB0F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6ADB053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824AF8" w14:paraId="1327BB1B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6F64EB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DB013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6E2F6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063DD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67E66B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A3895D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7D9148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DF5341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2DC47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7A718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050B4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824AF8" w14:paraId="69FEC586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78029C" w14:paraId="7641C309" w14:textId="3D551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24AF8" w14:paraId="53E4345E" w14:textId="40F967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4B9DCF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24AF8" w14:paraId="195F5311" w14:textId="243F1C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026A8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CBE5F9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E66F37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E96BF3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832C0E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24AF8" w14:paraId="7E1E430A" w14:textId="242C8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9C54AE" w:rsidRDefault="00923D7D" w14:paraId="6752181E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537434E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C1F55D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824AF8" w14:paraId="492E0375" w14:textId="782A3F4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hint="eastAsia" w:ascii="MS Mincho" w:hAnsi="MS Mincho" w:eastAsia="MS Mincho" w:cs="MS Mincho"/>
          <w:b w:val="0"/>
          <w:sz w:val="22"/>
          <w:highlight w:val="lightGray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0547893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24685B3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52807BC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P="009C54AE" w:rsidRDefault="00781458" w14:paraId="2619C54F" w14:textId="0B6C961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</w:t>
      </w:r>
      <w:r w:rsidR="005B52C3">
        <w:rPr>
          <w:rFonts w:ascii="Corbel" w:hAnsi="Corbel"/>
          <w:b w:val="0"/>
          <w:szCs w:val="24"/>
        </w:rPr>
        <w:t xml:space="preserve"> Z OCENĄ</w:t>
      </w:r>
    </w:p>
    <w:p w:rsidR="00E960BB" w:rsidP="009C54AE" w:rsidRDefault="00E960BB" w14:paraId="45B321C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42353A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12E6A1E9" w14:textId="77777777">
        <w:tc>
          <w:tcPr>
            <w:tcW w:w="9670" w:type="dxa"/>
          </w:tcPr>
          <w:p w:rsidRPr="00C65CF1" w:rsidR="0085747A" w:rsidP="00CA3F9E" w:rsidRDefault="00824AF8" w14:paraId="443A7D53" w14:textId="636A4026">
            <w:pPr>
              <w:pStyle w:val="Nagwek3"/>
              <w:shd w:val="clear" w:color="auto" w:fill="FFFFFF"/>
              <w:spacing w:before="0" w:beforeAutospacing="0" w:after="0" w:afterAutospacing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Wiedza z zakresu pedagogiki i dydaktyki ogólnej oraz wiedza </w:t>
            </w:r>
            <w:r w:rsidRPr="00C65CF1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i umiejętności </w:t>
            </w:r>
            <w:r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>z zakresu informatyki</w:t>
            </w:r>
            <w:r w:rsidRPr="00C65CF1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TIK w</w:t>
            </w:r>
            <w:r w:rsidRPr="00C65CF1" w:rsidR="00A714D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zakresie </w:t>
            </w:r>
            <w:r w:rsidRPr="00C65CF1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>obsługi edytorów tekstu, arkuszy kalkulacyjnych, edytorów do tworzenia prezentacji</w:t>
            </w:r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multimedialnych</w:t>
            </w:r>
            <w:r w:rsidRPr="00C65CF1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stron internetowych, programowania </w:t>
            </w:r>
            <w:r w:rsidRPr="00C65CF1" w:rsidR="0068255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 języku </w:t>
            </w:r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>obiektowym (</w:t>
            </w:r>
            <w:proofErr w:type="spellStart"/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fldChar w:fldCharType="begin"/>
            </w:r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instrText xml:space="preserve"> HYPERLINK "https://scratch.mit.edu/accounts/login/" </w:instrText>
            </w:r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fldChar w:fldCharType="separate"/>
            </w:r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>Scratch</w:t>
            </w:r>
            <w:proofErr w:type="spellEnd"/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fldChar w:fldCharType="end"/>
            </w:r>
            <w:r w:rsidRPr="00C65CF1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>)</w:t>
            </w:r>
          </w:p>
        </w:tc>
      </w:tr>
    </w:tbl>
    <w:p w:rsidR="00153C41" w:rsidP="009C54AE" w:rsidRDefault="00153C41" w14:paraId="34DE296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9E84D3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FE7BC5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2830D1F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3F29B8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5F791F" w14:paraId="450B0C35" w14:textId="77777777">
        <w:tc>
          <w:tcPr>
            <w:tcW w:w="843" w:type="dxa"/>
            <w:vAlign w:val="center"/>
          </w:tcPr>
          <w:p w:rsidRPr="009C54AE" w:rsidR="0085747A" w:rsidP="009C54AE" w:rsidRDefault="0085747A" w14:paraId="3D469FB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CA3F9E" w14:paraId="5969A5D0" w14:textId="097048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informatyki oraz rozwijanie zainteresowań dzieci w wieku przedszkolnym i uczniów w klasach I-III szkoły podstawowej informatyką.</w:t>
            </w:r>
          </w:p>
        </w:tc>
      </w:tr>
      <w:tr w:rsidRPr="009C54AE" w:rsidR="0085747A" w:rsidTr="005F791F" w14:paraId="6A88AE9D" w14:textId="77777777">
        <w:tc>
          <w:tcPr>
            <w:tcW w:w="843" w:type="dxa"/>
            <w:vAlign w:val="center"/>
          </w:tcPr>
          <w:p w:rsidRPr="009C54AE" w:rsidR="0085747A" w:rsidP="009C54AE" w:rsidRDefault="005F791F" w14:paraId="53E01975" w14:textId="62BD950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CA3F9E" w14:paraId="573D6CED" w14:textId="36E519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studentów do prowadzenia zajęć z zakresu informatyki wyrażające się przygotowaniem do posługiwania się metodami nauczania i organizacji zajęć budzących zainteresowania dzieci informatyką oraz budujących dziecięcą wiedzę o świecie </w:t>
            </w:r>
            <w:r w:rsidRPr="005F791F" w:rsidR="005F791F">
              <w:rPr>
                <w:rFonts w:ascii="Corbel" w:hAnsi="Corbel"/>
                <w:b w:val="0"/>
                <w:bCs/>
                <w:sz w:val="24"/>
                <w:szCs w:val="24"/>
              </w:rPr>
              <w:t>technologii informacyjnych</w:t>
            </w: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;</w:t>
            </w:r>
          </w:p>
        </w:tc>
      </w:tr>
      <w:tr w:rsidRPr="009C54AE" w:rsidR="0085747A" w:rsidTr="005F791F" w14:paraId="52323540" w14:textId="77777777">
        <w:tc>
          <w:tcPr>
            <w:tcW w:w="843" w:type="dxa"/>
            <w:vAlign w:val="center"/>
          </w:tcPr>
          <w:p w:rsidRPr="009C54AE" w:rsidR="0085747A" w:rsidP="009C54AE" w:rsidRDefault="0085747A" w14:paraId="189FBA2B" w14:textId="0CCCC7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F791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5F791F" w14:paraId="42B5C422" w14:textId="26CB78F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informatyczna w klasach I-III z zakresu rozumienia, analizowania i rozwiązywania problemów, programowania i rozwiązywania problemów z wykorzystaniem komputera i innych urządzeń cyfrowych, posługiwania się komputerem, urządzeniami cyfrowymi i sieciami komputerowymi, przestrzegania prawa i zasad bezpieczeństwa podczas pracy z komputerem.</w:t>
            </w:r>
          </w:p>
        </w:tc>
      </w:tr>
    </w:tbl>
    <w:p w:rsidRPr="009C54AE" w:rsidR="0085747A" w:rsidP="009C54AE" w:rsidRDefault="0085747A" w14:paraId="6B31BD7A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6E3EDA5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7C4C3B7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85747A" w:rsidTr="002B5AB3" w14:paraId="71799CCC" w14:textId="77777777">
        <w:tc>
          <w:tcPr>
            <w:tcW w:w="1681" w:type="dxa"/>
            <w:vAlign w:val="center"/>
          </w:tcPr>
          <w:p w:rsidRPr="009C54AE" w:rsidR="0085747A" w:rsidP="009C54AE" w:rsidRDefault="0085747A" w14:paraId="13920C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85747A" w:rsidP="00C05F44" w:rsidRDefault="0085747A" w14:paraId="64FD884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6D625C3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5A2962" w:rsidTr="00C65CF1" w14:paraId="5DA6F6F8" w14:textId="77777777">
        <w:tc>
          <w:tcPr>
            <w:tcW w:w="1681" w:type="dxa"/>
          </w:tcPr>
          <w:p w:rsidRPr="009C54AE" w:rsidR="005A2962" w:rsidP="002B5AB3" w:rsidRDefault="005A2962" w14:paraId="61813C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2B5AB3" w:rsidR="005A2962" w:rsidP="002B5AB3" w:rsidRDefault="005A2962" w14:paraId="35EA18B1" w14:textId="3E8B6BB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Wyjaśnia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jakie znaczenie ma posługiwanie się aplikacjami komputerowymi w celu rozwiązywania zadań problemowych opartych o zaproponowany algorytm pozwalający pozyskać, przetworzyć, przekazać i gromadzić odpowiednie  informację z zakresu edukacji przedszkolnej i wczesnoszkolnej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70C200D6" w14:textId="0D1D57F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Pr="009C54AE" w:rsidR="005A2962" w:rsidTr="00C65CF1" w14:paraId="664FC6A1" w14:textId="77777777">
        <w:tc>
          <w:tcPr>
            <w:tcW w:w="1681" w:type="dxa"/>
          </w:tcPr>
          <w:p w:rsidRPr="009C54AE" w:rsidR="005A2962" w:rsidP="002B5AB3" w:rsidRDefault="005A2962" w14:paraId="695D71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9C54AE" w:rsidR="005A2962" w:rsidP="002B5AB3" w:rsidRDefault="005A2962" w14:paraId="40CD451D" w14:textId="05AFE9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Wyjaśnia znaczenie postawy prospołecznej w celu dokonania oceny integracji zajęć w zakresie edukacji informatycznej z różnymi aktywnościami człowieka pozwalającymi na wykorzystanie oprogramowania i mediów cyfrowych w grupie rówieśniczej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1DE14639" w14:textId="4A812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Pr="009C54AE" w:rsidR="005A2962" w:rsidTr="00C65CF1" w14:paraId="5ECFC366" w14:textId="77777777">
        <w:tc>
          <w:tcPr>
            <w:tcW w:w="1681" w:type="dxa"/>
          </w:tcPr>
          <w:p w:rsidRPr="009C54AE" w:rsidR="005A2962" w:rsidP="002B5AB3" w:rsidRDefault="005A2962" w14:paraId="1D840B19" w14:textId="0B52D8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Pr="002B5AB3" w:rsidR="005A2962" w:rsidP="002B5AB3" w:rsidRDefault="000F5547" w14:paraId="6DAA742E" w14:textId="48AD130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Stwarza sytuację problemową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opierającą się o zaproponowany algorytm pozwalający umiejętnie tworzyć i modyfikować materiały z wykorzystaniem zestawu komputerowego w zakresie realizacji celów kształcenia i wychowania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3F37E818" w14:textId="209443D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9C54AE" w:rsidR="005A2962" w:rsidTr="00C65CF1" w14:paraId="1DCF8F20" w14:textId="77777777">
        <w:tc>
          <w:tcPr>
            <w:tcW w:w="1681" w:type="dxa"/>
          </w:tcPr>
          <w:p w:rsidRPr="009C54AE" w:rsidR="005A2962" w:rsidP="002B5AB3" w:rsidRDefault="005A2962" w14:paraId="65F76230" w14:textId="5F777A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Pr="002B5AB3" w:rsidR="005A2962" w:rsidP="002B5AB3" w:rsidRDefault="000F5547" w14:paraId="5E7EC891" w14:textId="32BF60F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Rozbudza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zainteresowania dzieci lub uczniów w oparciu o typowe aplikacje komputerowe  pozwalające tworzyć niezbędne treści edukacyjne, które można przetwarzać i gromadzić na komputerze i innych nośnikach danych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40E1498D" w14:textId="39C39E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Pr="009C54AE" w:rsidR="005A2962" w:rsidTr="00C65CF1" w14:paraId="5BC96443" w14:textId="77777777">
        <w:tc>
          <w:tcPr>
            <w:tcW w:w="1681" w:type="dxa"/>
          </w:tcPr>
          <w:p w:rsidRPr="009C54AE" w:rsidR="005A2962" w:rsidP="002B5AB3" w:rsidRDefault="005A2962" w14:paraId="318B64EE" w14:textId="72B8D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Pr="009C54AE" w:rsidR="005A2962" w:rsidP="002B5AB3" w:rsidRDefault="000F5547" w14:paraId="4BABCC03" w14:textId="72F79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Rozwija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kompetencje kluczowe pozwalające w sposób 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kreatywny tworzyć i rozwiązywać zadania problemowe w sposób indywidualny i  pracy zespołowej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6C387A25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lastRenderedPageBreak/>
              <w:t>PPiW.U07</w:t>
            </w:r>
          </w:p>
          <w:p w:rsidRPr="00C65CF1" w:rsidR="005A2962" w:rsidP="00C65CF1" w:rsidRDefault="005A2962" w14:paraId="18BE68D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5A2962" w:rsidTr="00C65CF1" w14:paraId="5AB4AC61" w14:textId="77777777">
        <w:tc>
          <w:tcPr>
            <w:tcW w:w="1681" w:type="dxa"/>
          </w:tcPr>
          <w:p w:rsidRPr="009C54AE" w:rsidR="005A2962" w:rsidP="002B5AB3" w:rsidRDefault="005A2962" w14:paraId="120F9E70" w14:textId="269241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Pr="009C54AE" w:rsidR="005A2962" w:rsidP="002B5AB3" w:rsidRDefault="005A2962" w14:paraId="7C3DE754" w14:textId="50B1D2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Skutecznie 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integruje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zajęcia informatyczne z innymi zajęciami z wykorzystaniem różnych rodzajów zabaw w celu monitorowania realizacji działań edukacyjnych dzieci lub uczniów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6DE08E01" w14:textId="72FAD85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Pr="009C54AE" w:rsidR="005A2962" w:rsidTr="00C65CF1" w14:paraId="3B9B8D58" w14:textId="77777777">
        <w:tc>
          <w:tcPr>
            <w:tcW w:w="1681" w:type="dxa"/>
          </w:tcPr>
          <w:p w:rsidRPr="009C54AE" w:rsidR="005A2962" w:rsidP="002B5AB3" w:rsidRDefault="005A2962" w14:paraId="43F730A7" w14:textId="357D5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Pr="009C54AE" w:rsidR="005A2962" w:rsidP="002B5AB3" w:rsidRDefault="000F5547" w14:paraId="7D1246B0" w14:textId="5EB487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Tworzy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sytuacje problemowe pozwalające identyfikować spontaniczne zachowania dzieci lub uczniów z wykorzystaniem komputera , aby zrealizować cele terapeutyczne w procesie edukacyjnym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412ECDD7" w14:textId="1C4A17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Pr="009C54AE" w:rsidR="005A2962" w:rsidTr="00C65CF1" w14:paraId="60D6E482" w14:textId="77777777">
        <w:tc>
          <w:tcPr>
            <w:tcW w:w="1681" w:type="dxa"/>
          </w:tcPr>
          <w:p w:rsidRPr="009C54AE" w:rsidR="005A2962" w:rsidP="002B5AB3" w:rsidRDefault="005A2962" w14:paraId="4BC7B9B6" w14:textId="513DDA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:rsidRPr="009C54AE" w:rsidR="005A2962" w:rsidP="002B5AB3" w:rsidRDefault="000F5547" w14:paraId="482C6537" w14:textId="4055CF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Tworzy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sytuacje problemowe pozwalające na wykorzystanie typowych aplikacji komputerowych motywujących uczniów w celu opracowania informacji potrzebnych do osiągnięcia zamierzonych efektów wychowania i kształcenia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C65CF1" w:rsidR="005A2962" w:rsidP="00C65CF1" w:rsidRDefault="005A2962" w14:paraId="6A33D09C" w14:textId="61684B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Pr="009C54AE" w:rsidR="005A2962" w:rsidTr="00C65CF1" w14:paraId="2CB5DD49" w14:textId="77777777">
        <w:tc>
          <w:tcPr>
            <w:tcW w:w="1681" w:type="dxa"/>
          </w:tcPr>
          <w:p w:rsidRPr="009C54AE" w:rsidR="005A2962" w:rsidP="002B5AB3" w:rsidRDefault="005A2962" w14:paraId="48BB8E8C" w14:textId="001A75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:rsidRPr="00355D63" w:rsidR="005A2962" w:rsidP="002B5AB3" w:rsidRDefault="000F5547" w14:paraId="5E5877CF" w14:textId="1C9486C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Kształtuje</w:t>
            </w:r>
            <w:r w:rsidRPr="00240F6B"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postawy odpowiedniego zachowania dzieci lub uczniów w świecie mediów cyfrowych oraz inspirowania do kreatywnego i </w:t>
            </w:r>
            <w:proofErr w:type="spellStart"/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>komputacyjnego</w:t>
            </w:r>
            <w:proofErr w:type="spellEnd"/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myślenia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:rsidRPr="00C65CF1" w:rsidR="005A2962" w:rsidP="006518BD" w:rsidRDefault="005A2962" w14:paraId="02F93012" w14:textId="491C5D7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PPiW.K2</w:t>
            </w:r>
          </w:p>
        </w:tc>
      </w:tr>
    </w:tbl>
    <w:p w:rsidRPr="009C54AE" w:rsidR="0085747A" w:rsidP="009C54AE" w:rsidRDefault="0085747A" w14:paraId="6388025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73CF693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705905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2B7E6C2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765BFE" w:rsidTr="00765BFE" w14:paraId="2E1BB617" w14:textId="77777777">
        <w:tc>
          <w:tcPr>
            <w:tcW w:w="9639" w:type="dxa"/>
          </w:tcPr>
          <w:p w:rsidRPr="009C54AE" w:rsidR="00765BFE" w:rsidP="00C65CF1" w:rsidRDefault="00765BFE" w14:paraId="4E46D367" w14:textId="090339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z dydaktyki informatyki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765BFE" w14:paraId="4C2EAB71" w14:textId="77777777">
        <w:tc>
          <w:tcPr>
            <w:tcW w:w="9639" w:type="dxa"/>
          </w:tcPr>
          <w:p w:rsidRPr="009C54AE" w:rsidR="00765BFE" w:rsidP="00C65CF1" w:rsidRDefault="00765BFE" w14:paraId="51B01B81" w14:textId="5BB1F50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 kształcenia w zakresie przedmiotów informatycznych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765BFE" w14:paraId="3C0F566E" w14:textId="77777777">
        <w:tc>
          <w:tcPr>
            <w:tcW w:w="9639" w:type="dxa"/>
          </w:tcPr>
          <w:p w:rsidRPr="009C54AE" w:rsidR="00765BFE" w:rsidP="00C65CF1" w:rsidRDefault="00765BFE" w14:paraId="09B28AA0" w14:textId="551301C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wybranych programów nauczania w oparciu o nowoczesne metody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765BFE" w14:paraId="72E03DD1" w14:textId="77777777">
        <w:tc>
          <w:tcPr>
            <w:tcW w:w="9639" w:type="dxa"/>
          </w:tcPr>
          <w:p w:rsidRPr="009C54AE" w:rsidR="00765BFE" w:rsidP="00C65CF1" w:rsidRDefault="00765BFE" w14:paraId="4D0F8ECA" w14:textId="553864D8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dydaktyczne wykorzystywane w nauczaniu zintegrowanym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765BFE" w14:paraId="2BB67850" w14:textId="77777777">
        <w:tc>
          <w:tcPr>
            <w:tcW w:w="9639" w:type="dxa"/>
          </w:tcPr>
          <w:p w:rsidR="00765BFE" w:rsidP="00C65CF1" w:rsidRDefault="00765BFE" w14:paraId="48BA3CAC" w14:textId="6F8190B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multimedialnych programów edukacyjnych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C54AE" w:rsidR="00765BFE" w:rsidTr="00765BFE" w14:paraId="4965BE06" w14:textId="77777777">
        <w:tc>
          <w:tcPr>
            <w:tcW w:w="9639" w:type="dxa"/>
          </w:tcPr>
          <w:p w:rsidR="00765BFE" w:rsidP="00C65CF1" w:rsidRDefault="00765BFE" w14:paraId="71A45BE1" w14:textId="589A1CB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E-szkoła – teraźniejszość a perspektywy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765BFE" w14:paraId="04C01E2F" w14:textId="77777777">
        <w:tc>
          <w:tcPr>
            <w:tcW w:w="9639" w:type="dxa"/>
          </w:tcPr>
          <w:p w:rsidR="00765BFE" w:rsidP="00C65CF1" w:rsidRDefault="00765BFE" w14:paraId="7AB1741B" w14:textId="49C0F0C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w cyfrowej przestrzeni edukacyjnej – wybór czy konieczność?</w:t>
            </w:r>
          </w:p>
        </w:tc>
      </w:tr>
      <w:tr w:rsidRPr="009C54AE" w:rsidR="00765BFE" w:rsidTr="00765BFE" w14:paraId="273D5D4B" w14:textId="77777777">
        <w:tc>
          <w:tcPr>
            <w:tcW w:w="9639" w:type="dxa"/>
          </w:tcPr>
          <w:p w:rsidR="00765BFE" w:rsidP="00C65CF1" w:rsidRDefault="00765BFE" w14:paraId="4FF5E41F" w14:textId="2B4D718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Kontrola i ocena osiągnięć uczniów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C54AE" w:rsidR="0085747A" w:rsidP="009C54AE" w:rsidRDefault="0085747A" w14:paraId="1FB0688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4DA792CF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30B7E1C5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765BFE" w:rsidTr="00923D7D" w14:paraId="250EC855" w14:textId="77777777">
        <w:tc>
          <w:tcPr>
            <w:tcW w:w="9639" w:type="dxa"/>
          </w:tcPr>
          <w:p w:rsidRPr="009C54AE" w:rsidR="00765BFE" w:rsidP="00C65CF1" w:rsidRDefault="00765BFE" w14:paraId="195D22DA" w14:textId="55090CF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lekcji z wykorzystaniem nowoczesnych metod nauczania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65BFE" w:rsidTr="00923D7D" w14:paraId="788AFB11" w14:textId="77777777">
        <w:tc>
          <w:tcPr>
            <w:tcW w:w="9639" w:type="dxa"/>
          </w:tcPr>
          <w:p w:rsidRPr="009C54AE" w:rsidR="00765BFE" w:rsidP="00C65CF1" w:rsidRDefault="00765BFE" w14:paraId="43283521" w14:textId="5743B0D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dokumentacji dydaktycznej do nauczania przedmiotów informatycznych z wykorzystaniem technologii informacyjno-komunikacyjnych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054C4F" w:rsidTr="00923D7D" w14:paraId="42761B51" w14:textId="77777777">
        <w:tc>
          <w:tcPr>
            <w:tcW w:w="9639" w:type="dxa"/>
          </w:tcPr>
          <w:p w:rsidRPr="009C54AE" w:rsidR="00054C4F" w:rsidP="00C65CF1" w:rsidRDefault="00054C4F" w14:paraId="06CEB157" w14:textId="5AE499D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Opracowanie prostej gry w edytorze do programowania obiektowego np.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Scratch</w:t>
            </w:r>
            <w:proofErr w:type="spellEnd"/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C54AE" w:rsidR="0085747A" w:rsidP="009C54AE" w:rsidRDefault="0085747A" w14:paraId="1C3AE4A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1A627BB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E21E7D" w:rsidP="009C54AE" w:rsidRDefault="00E21E7D" w14:paraId="1F18B7D3" w14:textId="1F363F12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Pr="00024ABF" w:rsidR="00153C41" w:rsidP="009C54AE" w:rsidRDefault="00153C41" w14:paraId="1250D872" w14:textId="19FDDB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B74528">
        <w:rPr>
          <w:rFonts w:ascii="Corbel" w:hAnsi="Corbel"/>
          <w:b w:val="0"/>
          <w:i/>
          <w:sz w:val="20"/>
          <w:szCs w:val="20"/>
        </w:rPr>
        <w:t xml:space="preserve"> </w:t>
      </w:r>
      <w:r w:rsidRPr="00024ABF">
        <w:rPr>
          <w:rFonts w:ascii="Corbel" w:hAnsi="Corbel"/>
          <w:b w:val="0"/>
          <w:i/>
          <w:smallCaps w:val="0"/>
          <w:sz w:val="22"/>
        </w:rPr>
        <w:t>W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>ykład</w:t>
      </w:r>
      <w:r w:rsidRPr="00024ABF" w:rsidR="00781458">
        <w:rPr>
          <w:rFonts w:ascii="Corbel" w:hAnsi="Corbel"/>
          <w:b w:val="0"/>
          <w:i/>
          <w:smallCaps w:val="0"/>
          <w:sz w:val="22"/>
        </w:rPr>
        <w:t xml:space="preserve">: </w:t>
      </w:r>
      <w:r w:rsidRPr="00024ABF" w:rsidR="00024ABF">
        <w:rPr>
          <w:rFonts w:ascii="Corbel" w:hAnsi="Corbel"/>
          <w:b w:val="0"/>
          <w:i/>
          <w:smallCaps w:val="0"/>
          <w:sz w:val="22"/>
        </w:rPr>
        <w:t xml:space="preserve">wykład problemowy, 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>wykład z prezentacją multimedialną</w:t>
      </w:r>
      <w:r w:rsidRPr="00024ABF" w:rsidR="00923D7D">
        <w:rPr>
          <w:rFonts w:ascii="Corbel" w:hAnsi="Corbel"/>
          <w:b w:val="0"/>
          <w:i/>
          <w:smallCaps w:val="0"/>
          <w:sz w:val="22"/>
        </w:rPr>
        <w:t>,</w:t>
      </w:r>
    </w:p>
    <w:p w:rsidRPr="00024ABF" w:rsidR="00153C41" w:rsidP="009C54AE" w:rsidRDefault="00153C41" w14:paraId="428C4922" w14:textId="0F263268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024ABF">
        <w:rPr>
          <w:rFonts w:ascii="Corbel" w:hAnsi="Corbel"/>
          <w:b w:val="0"/>
          <w:i/>
          <w:smallCaps w:val="0"/>
          <w:sz w:val="22"/>
        </w:rPr>
        <w:t xml:space="preserve">Ćwiczenia: </w:t>
      </w:r>
      <w:r w:rsidRPr="00024ABF" w:rsidR="009F4610">
        <w:rPr>
          <w:rFonts w:ascii="Corbel" w:hAnsi="Corbel"/>
          <w:b w:val="0"/>
          <w:i/>
          <w:smallCaps w:val="0"/>
          <w:sz w:val="22"/>
        </w:rPr>
        <w:t xml:space="preserve">analiza </w:t>
      </w:r>
      <w:r w:rsidRPr="00024ABF" w:rsidR="00923D7D">
        <w:rPr>
          <w:rFonts w:ascii="Corbel" w:hAnsi="Corbel"/>
          <w:b w:val="0"/>
          <w:i/>
          <w:smallCaps w:val="0"/>
          <w:sz w:val="22"/>
        </w:rPr>
        <w:t>tekstów z dyskusją,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 xml:space="preserve"> metoda projektów</w:t>
      </w:r>
      <w:r w:rsidRPr="00024ABF" w:rsidR="00923D7D">
        <w:rPr>
          <w:rFonts w:ascii="Corbel" w:hAnsi="Corbel"/>
          <w:b w:val="0"/>
          <w:i/>
          <w:smallCaps w:val="0"/>
          <w:sz w:val="22"/>
        </w:rPr>
        <w:t xml:space="preserve"> 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>(projek</w:t>
      </w:r>
      <w:r w:rsidRPr="00024ABF" w:rsidR="00B74528">
        <w:rPr>
          <w:rFonts w:ascii="Corbel" w:hAnsi="Corbel"/>
          <w:b w:val="0"/>
          <w:i/>
          <w:smallCaps w:val="0"/>
          <w:sz w:val="22"/>
        </w:rPr>
        <w:t>t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 xml:space="preserve"> praktyczny</w:t>
      </w:r>
      <w:r w:rsidRPr="00024ABF" w:rsidR="0071620A">
        <w:rPr>
          <w:rFonts w:ascii="Corbel" w:hAnsi="Corbel"/>
          <w:b w:val="0"/>
          <w:i/>
          <w:smallCaps w:val="0"/>
          <w:sz w:val="22"/>
        </w:rPr>
        <w:t>),</w:t>
      </w:r>
      <w:r w:rsidRPr="00024ABF" w:rsidR="001718A7">
        <w:rPr>
          <w:rFonts w:ascii="Corbel" w:hAnsi="Corbel"/>
          <w:b w:val="0"/>
          <w:i/>
          <w:smallCaps w:val="0"/>
          <w:sz w:val="22"/>
        </w:rPr>
        <w:t xml:space="preserve"> praca w 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>grupach</w:t>
      </w:r>
      <w:r w:rsidRPr="00024ABF" w:rsidR="0071620A">
        <w:rPr>
          <w:rFonts w:ascii="Corbel" w:hAnsi="Corbel"/>
          <w:b w:val="0"/>
          <w:i/>
          <w:smallCaps w:val="0"/>
          <w:sz w:val="22"/>
        </w:rPr>
        <w:t xml:space="preserve"> (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>rozwiązywanie zadań</w:t>
      </w:r>
      <w:r w:rsidRPr="00024ABF" w:rsidR="0071620A">
        <w:rPr>
          <w:rFonts w:ascii="Corbel" w:hAnsi="Corbel"/>
          <w:b w:val="0"/>
          <w:i/>
          <w:smallCaps w:val="0"/>
          <w:sz w:val="22"/>
        </w:rPr>
        <w:t>,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 xml:space="preserve"> dyskusja</w:t>
      </w:r>
      <w:r w:rsidRPr="00024ABF" w:rsidR="0071620A">
        <w:rPr>
          <w:rFonts w:ascii="Corbel" w:hAnsi="Corbel"/>
          <w:b w:val="0"/>
          <w:i/>
          <w:smallCaps w:val="0"/>
          <w:sz w:val="22"/>
        </w:rPr>
        <w:t>),</w:t>
      </w:r>
      <w:r w:rsidRPr="00024ABF" w:rsidR="0085747A">
        <w:rPr>
          <w:rFonts w:ascii="Corbel" w:hAnsi="Corbel"/>
          <w:b w:val="0"/>
          <w:i/>
          <w:smallCaps w:val="0"/>
          <w:sz w:val="22"/>
        </w:rPr>
        <w:t xml:space="preserve"> </w:t>
      </w:r>
    </w:p>
    <w:p w:rsidR="00E960BB" w:rsidP="009C54AE" w:rsidRDefault="00E960BB" w14:paraId="699D2F8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4E3429A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2EB19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145F404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532930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2B5AB3" w14:paraId="1BC5FC0A" w14:textId="77777777">
        <w:tc>
          <w:tcPr>
            <w:tcW w:w="1962" w:type="dxa"/>
            <w:vAlign w:val="center"/>
          </w:tcPr>
          <w:p w:rsidRPr="009C54AE" w:rsidR="0085747A" w:rsidP="009C54AE" w:rsidRDefault="0071620A" w14:paraId="203F513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381B13A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01CEC1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73D848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4B6FD1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B74528" w:rsidR="00355D63" w:rsidTr="002B5AB3" w14:paraId="4FFC276C" w14:textId="77777777">
        <w:tc>
          <w:tcPr>
            <w:tcW w:w="1962" w:type="dxa"/>
          </w:tcPr>
          <w:p w:rsidRPr="00B74528" w:rsidR="00355D63" w:rsidP="00355D63" w:rsidRDefault="00355D63" w14:paraId="1562D6DD" w14:textId="1D364C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78029C" w:rsidR="00355D63" w:rsidP="0078029C" w:rsidRDefault="00355D63" w14:paraId="0BD99DDA" w14:textId="78653C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36896533" w14:textId="5ECB847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B74528" w:rsidR="00355D63" w:rsidTr="002B5AB3" w14:paraId="106C9F54" w14:textId="77777777">
        <w:tc>
          <w:tcPr>
            <w:tcW w:w="1962" w:type="dxa"/>
          </w:tcPr>
          <w:p w:rsidRPr="00B74528" w:rsidR="00355D63" w:rsidP="00355D63" w:rsidRDefault="00355D63" w14:paraId="17814888" w14:textId="5025E5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78029C" w:rsidR="00355D63" w:rsidP="0078029C" w:rsidRDefault="00355D63" w14:paraId="55C84B44" w14:textId="40A516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7FFC62F0" w14:textId="1868AD5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B74528" w:rsidR="00355D63" w:rsidTr="002B5AB3" w14:paraId="39FB682F" w14:textId="77777777">
        <w:tc>
          <w:tcPr>
            <w:tcW w:w="1962" w:type="dxa"/>
          </w:tcPr>
          <w:p w:rsidRPr="00B74528" w:rsidR="00355D63" w:rsidP="00355D63" w:rsidRDefault="00355D63" w14:paraId="44DAAFFF" w14:textId="58EDECD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78029C" w:rsidR="00355D63" w:rsidP="0078029C" w:rsidRDefault="00355D63" w14:paraId="149EAB59" w14:textId="02CD8CB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2620236A" w14:textId="229AFF6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8029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B74528" w:rsidR="00355D63" w:rsidTr="002B5AB3" w14:paraId="71897529" w14:textId="77777777">
        <w:tc>
          <w:tcPr>
            <w:tcW w:w="1962" w:type="dxa"/>
          </w:tcPr>
          <w:p w:rsidRPr="00B74528" w:rsidR="00355D63" w:rsidP="00355D63" w:rsidRDefault="00355D63" w14:paraId="3608EF61" w14:textId="3AA31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78029C" w:rsidR="00355D63" w:rsidP="0078029C" w:rsidRDefault="00355D63" w14:paraId="0FD42958" w14:textId="2F43CB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5942C4EC" w14:textId="56E7FAD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8029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B74528" w:rsidR="00355D63" w:rsidTr="002B5AB3" w14:paraId="7F8B596E" w14:textId="77777777">
        <w:tc>
          <w:tcPr>
            <w:tcW w:w="1962" w:type="dxa"/>
          </w:tcPr>
          <w:p w:rsidRPr="00B74528" w:rsidR="00355D63" w:rsidP="00355D63" w:rsidRDefault="00355D63" w14:paraId="4CA5C9B9" w14:textId="1EC61E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78029C" w:rsidR="00355D63" w:rsidP="0078029C" w:rsidRDefault="00355D63" w14:paraId="0F389487" w14:textId="1C8DEC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08A6BC1D" w14:textId="0BA9984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8029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B74528" w:rsidR="00355D63" w:rsidTr="002B5AB3" w14:paraId="27976B19" w14:textId="77777777">
        <w:tc>
          <w:tcPr>
            <w:tcW w:w="1962" w:type="dxa"/>
          </w:tcPr>
          <w:p w:rsidRPr="00B74528" w:rsidR="00355D63" w:rsidP="00355D63" w:rsidRDefault="00355D63" w14:paraId="0796C40D" w14:textId="317E1C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78029C" w:rsidR="00355D63" w:rsidP="0078029C" w:rsidRDefault="00355D63" w14:paraId="3DEBEB35" w14:textId="04434B7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1EAB2AD8" w14:textId="24B2B0C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8029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B74528" w:rsidR="00355D63" w:rsidTr="002B5AB3" w14:paraId="2E72061B" w14:textId="77777777">
        <w:tc>
          <w:tcPr>
            <w:tcW w:w="1962" w:type="dxa"/>
          </w:tcPr>
          <w:p w:rsidRPr="00B74528" w:rsidR="00355D63" w:rsidP="00355D63" w:rsidRDefault="00355D63" w14:paraId="7D0FEA07" w14:textId="4E1805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78029C" w:rsidR="00355D63" w:rsidP="0078029C" w:rsidRDefault="00355D63" w14:paraId="6691F9EA" w14:textId="7634A3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092D6B17" w14:textId="5C84687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B74528" w:rsidR="00355D63" w:rsidTr="002B5AB3" w14:paraId="5FC541DE" w14:textId="77777777">
        <w:tc>
          <w:tcPr>
            <w:tcW w:w="1962" w:type="dxa"/>
          </w:tcPr>
          <w:p w:rsidRPr="00B74528" w:rsidR="00355D63" w:rsidP="00355D63" w:rsidRDefault="00355D63" w14:paraId="592A40DD" w14:textId="0A9550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78029C" w:rsidR="00355D63" w:rsidP="0078029C" w:rsidRDefault="00355D63" w14:paraId="45074B9C" w14:textId="5EA7AC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43EC6AAD" w14:textId="61849D6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B74528" w:rsidR="00355D63" w:rsidTr="002B5AB3" w14:paraId="6FFAFBD7" w14:textId="77777777">
        <w:tc>
          <w:tcPr>
            <w:tcW w:w="1962" w:type="dxa"/>
          </w:tcPr>
          <w:p w:rsidRPr="00B74528" w:rsidR="00355D63" w:rsidP="00355D63" w:rsidRDefault="00355D63" w14:paraId="4376E7CF" w14:textId="1D33F0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78029C" w:rsidR="00355D63" w:rsidP="0078029C" w:rsidRDefault="00355D63" w14:paraId="43A7B775" w14:textId="379834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78029C" w:rsidR="00355D63" w:rsidP="0078029C" w:rsidRDefault="00355D63" w14:paraId="1435D361" w14:textId="651339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8029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Pr="00B74528" w:rsidR="00923D7D" w:rsidP="009C54AE" w:rsidRDefault="00923D7D" w14:paraId="3229230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74528" w:rsidR="0085747A" w:rsidP="009C54AE" w:rsidRDefault="003E1941" w14:paraId="6F3157E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74528">
        <w:rPr>
          <w:rFonts w:ascii="Corbel" w:hAnsi="Corbel"/>
          <w:smallCaps w:val="0"/>
          <w:szCs w:val="24"/>
        </w:rPr>
        <w:t xml:space="preserve">4.2 </w:t>
      </w:r>
      <w:r w:rsidRPr="00B74528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74528" w:rsidR="00923D7D">
        <w:rPr>
          <w:rFonts w:ascii="Corbel" w:hAnsi="Corbel"/>
          <w:smallCaps w:val="0"/>
          <w:szCs w:val="24"/>
        </w:rPr>
        <w:t xml:space="preserve"> </w:t>
      </w:r>
    </w:p>
    <w:p w:rsidRPr="00B74528" w:rsidR="00923D7D" w:rsidP="009C54AE" w:rsidRDefault="00923D7D" w14:paraId="5306E2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17AAAA9" w14:textId="77777777">
        <w:tc>
          <w:tcPr>
            <w:tcW w:w="9670" w:type="dxa"/>
          </w:tcPr>
          <w:p w:rsidRPr="00B74528" w:rsidR="00355D63" w:rsidP="0078029C" w:rsidRDefault="00355D63" w14:paraId="74902CF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  <w:p w:rsidRPr="00B74528" w:rsidR="00355D63" w:rsidP="0078029C" w:rsidRDefault="00355D63" w14:paraId="5A199B9A" w14:textId="6C2584E6">
            <w:pPr>
              <w:pStyle w:val="Punktygwne"/>
              <w:numPr>
                <w:ilvl w:val="0"/>
                <w:numId w:val="4"/>
              </w:numPr>
              <w:spacing w:before="0" w:after="0"/>
              <w:ind w:left="414" w:hanging="383"/>
              <w:rPr>
                <w:rFonts w:ascii="Corbel" w:hAnsi="Corbel"/>
                <w:b w:val="0"/>
                <w:smallCaps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</w:rPr>
              <w:t>opracowanie projektów dydaktycznych na zadany temat (konspekt lekcji).</w:t>
            </w:r>
          </w:p>
          <w:p w:rsidRPr="00B74528" w:rsidR="00355D63" w:rsidP="0078029C" w:rsidRDefault="00355D63" w14:paraId="237352AA" w14:textId="77777777">
            <w:pPr>
              <w:pStyle w:val="Punktygwne"/>
              <w:spacing w:before="0" w:after="0"/>
              <w:ind w:left="414" w:hanging="383"/>
              <w:rPr>
                <w:rFonts w:ascii="Corbel" w:hAnsi="Corbel"/>
                <w:b w:val="0"/>
                <w:smallCaps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Pr="00C65CF1" w:rsidR="00B74528" w:rsidP="0078029C" w:rsidRDefault="00355D63" w14:paraId="5942C489" w14:textId="6E0C38E7">
            <w:pPr>
              <w:pStyle w:val="Punktygwne"/>
              <w:numPr>
                <w:ilvl w:val="0"/>
                <w:numId w:val="7"/>
              </w:numPr>
              <w:spacing w:before="0" w:after="0"/>
              <w:ind w:left="414" w:hanging="383"/>
              <w:rPr>
                <w:rFonts w:ascii="Corbel" w:hAnsi="Corbel"/>
                <w:b w:val="0"/>
                <w:bCs/>
                <w:smallCaps w:val="0"/>
              </w:rPr>
            </w:pPr>
            <w:r w:rsidRPr="00B74528">
              <w:rPr>
                <w:rFonts w:ascii="Corbel" w:hAnsi="Corbel"/>
                <w:b w:val="0"/>
                <w:bCs/>
                <w:smallCaps w:val="0"/>
              </w:rPr>
              <w:t xml:space="preserve">opracowanie projektów dydaktycznych na zadany temat, </w:t>
            </w:r>
            <w:proofErr w:type="spellStart"/>
            <w:r w:rsidRPr="00B74528">
              <w:rPr>
                <w:rFonts w:ascii="Corbel" w:hAnsi="Corbel"/>
                <w:b w:val="0"/>
                <w:bCs/>
                <w:smallCaps w:val="0"/>
              </w:rPr>
              <w:t>mikronauczanie</w:t>
            </w:r>
            <w:proofErr w:type="spellEnd"/>
            <w:r w:rsidRPr="00B74528">
              <w:rPr>
                <w:rFonts w:ascii="Corbel" w:hAnsi="Corbel"/>
                <w:b w:val="0"/>
                <w:bCs/>
                <w:smallCaps w:val="0"/>
              </w:rPr>
              <w:t>.</w:t>
            </w:r>
          </w:p>
        </w:tc>
      </w:tr>
    </w:tbl>
    <w:p w:rsidRPr="009C54AE" w:rsidR="0085747A" w:rsidP="009C54AE" w:rsidRDefault="0085747A" w14:paraId="09F20F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6366BB6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10CEF08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6AA1456A" w14:paraId="04CE2741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ED07A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94AC75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6AA1456A" w14:paraId="65D5206F" w14:textId="77777777">
        <w:tc>
          <w:tcPr>
            <w:tcW w:w="4962" w:type="dxa"/>
            <w:tcMar/>
          </w:tcPr>
          <w:p w:rsidRPr="009C54AE" w:rsidR="0085747A" w:rsidP="009C1331" w:rsidRDefault="00C61DC5" w14:paraId="73C4A98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2B5AB3" w:rsidRDefault="002B5AB3" w14:paraId="5AA778E0" w14:textId="68238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Pr="009C54AE" w:rsidR="00C61DC5" w:rsidTr="6AA1456A" w14:paraId="3AEF2982" w14:textId="77777777">
        <w:tc>
          <w:tcPr>
            <w:tcW w:w="4962" w:type="dxa"/>
            <w:tcMar/>
          </w:tcPr>
          <w:p w:rsidRPr="009C54AE" w:rsidR="00C61DC5" w:rsidP="009C54AE" w:rsidRDefault="00C61DC5" w14:paraId="05C1FF6C" w14:textId="30CB57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AA1456A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6AA1456A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2B5AB3" w:rsidRDefault="00BC4AA8" w14:paraId="7E7072C0" w14:textId="3635C6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AA1456A" w:rsidR="739D518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6AA1456A" w14:paraId="1BA9975F" w14:textId="77777777">
        <w:tc>
          <w:tcPr>
            <w:tcW w:w="4962" w:type="dxa"/>
            <w:tcMar/>
          </w:tcPr>
          <w:p w:rsidRPr="009C54AE" w:rsidR="00C61DC5" w:rsidP="009C54AE" w:rsidRDefault="00C61DC5" w14:paraId="316FA4BA" w14:textId="571703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8029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2B5AB3" w:rsidRDefault="002B5AB3" w14:paraId="230F43D2" w14:textId="0328B5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AA1456A" w:rsidR="002B5AB3">
              <w:rPr>
                <w:rFonts w:ascii="Corbel" w:hAnsi="Corbel"/>
                <w:sz w:val="24"/>
                <w:szCs w:val="24"/>
              </w:rPr>
              <w:t>1</w:t>
            </w:r>
            <w:r w:rsidRPr="6AA1456A" w:rsidR="1CFFFD6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5747A" w:rsidTr="6AA1456A" w14:paraId="512C1130" w14:textId="77777777">
        <w:tc>
          <w:tcPr>
            <w:tcW w:w="4962" w:type="dxa"/>
            <w:tcMar/>
          </w:tcPr>
          <w:p w:rsidRPr="009C54AE" w:rsidR="0085747A" w:rsidP="009C54AE" w:rsidRDefault="0085747A" w14:paraId="5420E74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2B5AB3" w:rsidRDefault="00BC4AA8" w14:paraId="0D56ACB3" w14:textId="1249371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Pr="009C54AE" w:rsidR="0085747A" w:rsidTr="6AA1456A" w14:paraId="70BE77DC" w14:textId="77777777">
        <w:tc>
          <w:tcPr>
            <w:tcW w:w="4962" w:type="dxa"/>
            <w:tcMar/>
          </w:tcPr>
          <w:p w:rsidRPr="009C54AE" w:rsidR="0085747A" w:rsidP="009C54AE" w:rsidRDefault="0085747A" w14:paraId="229C47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2B5AB3" w:rsidRDefault="002B5AB3" w14:paraId="6063D3BA" w14:textId="43CDCC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5609255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37EA3C2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301314F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718FFC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6D5F2CDB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51A70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224C8A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071620A" w14:paraId="23BC1992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748B5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3B616D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3E1941" w:rsidP="009C54AE" w:rsidRDefault="003E1941" w14:paraId="022DC01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02E37B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81B9A9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561E8C" w14:paraId="67DF81D3" w14:textId="77777777">
        <w:trPr>
          <w:trHeight w:val="397"/>
        </w:trPr>
        <w:tc>
          <w:tcPr>
            <w:tcW w:w="7513" w:type="dxa"/>
            <w:shd w:val="clear" w:color="auto" w:fill="auto"/>
          </w:tcPr>
          <w:p w:rsidR="0085747A" w:rsidP="009C54AE" w:rsidRDefault="0085747A" w14:paraId="5208B6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50F9E" w:rsidR="00561E8C" w:rsidP="00561E8C" w:rsidRDefault="00561E8C" w14:paraId="333CDC40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>Kulesza R., Langa S., Leśniakiewicz D., </w:t>
            </w:r>
            <w:hyperlink w:history="1" r:id="rId8">
              <w:r w:rsidRPr="00350F9E">
                <w:rPr>
                  <w:rFonts w:ascii="Corbel" w:hAnsi="Corbel"/>
                  <w:b w:val="0"/>
                  <w:smallCaps w:val="0"/>
                  <w:szCs w:val="24"/>
                </w:rPr>
                <w:t>Pełka</w:t>
              </w:r>
            </w:hyperlink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Młodzi giganci programowania. </w:t>
            </w:r>
            <w:proofErr w:type="spellStart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Helion, Warszawa 2018.</w:t>
            </w:r>
          </w:p>
          <w:p w:rsidRPr="00350F9E" w:rsidR="00561E8C" w:rsidP="00561E8C" w:rsidRDefault="00561E8C" w14:paraId="319FD6E9" w14:textId="6DC771B2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Resnick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Umaschi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-Bers M., </w:t>
            </w:r>
            <w:r w:rsidR="00241CD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Oficjalny podręcznik </w:t>
            </w:r>
            <w:proofErr w:type="spellStart"/>
            <w:r w:rsidR="00241CDC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2016.</w:t>
            </w:r>
          </w:p>
          <w:p w:rsidRPr="00350F9E" w:rsidR="00561E8C" w:rsidP="00561E8C" w:rsidRDefault="00561E8C" w14:paraId="5C046C9A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50F9E">
              <w:rPr>
                <w:rFonts w:ascii="Corbel" w:hAnsi="Corbel"/>
                <w:b w:val="0"/>
                <w:smallCaps w:val="0"/>
                <w:szCs w:val="24"/>
              </w:rPr>
              <w:t>Steigart</w:t>
            </w:r>
            <w:proofErr w:type="spellEnd"/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Bawimy się, programując w </w:t>
            </w:r>
            <w:proofErr w:type="spellStart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Scratchu</w:t>
            </w:r>
            <w:proofErr w:type="spellEnd"/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. Nauka programowania przez tworzenie niezwykłych gier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2017</w:t>
            </w:r>
          </w:p>
          <w:p w:rsidRPr="00561E8C" w:rsidR="00561E8C" w:rsidP="00561E8C" w:rsidRDefault="00561E8C" w14:paraId="30C7467C" w14:textId="7771DEA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561E8C">
              <w:rPr>
                <w:rFonts w:ascii="Corbel" w:hAnsi="Corbel"/>
                <w:sz w:val="24"/>
                <w:szCs w:val="24"/>
              </w:rPr>
              <w:t>Walat</w:t>
            </w:r>
            <w:proofErr w:type="spellEnd"/>
            <w:r w:rsidRPr="00561E8C">
              <w:rPr>
                <w:rFonts w:ascii="Corbel" w:hAnsi="Corbel"/>
                <w:sz w:val="24"/>
                <w:szCs w:val="24"/>
              </w:rPr>
              <w:t xml:space="preserve"> W., Edukacyjne zastosowania </w:t>
            </w:r>
            <w:proofErr w:type="spellStart"/>
            <w:r w:rsidRPr="00561E8C">
              <w:rPr>
                <w:rFonts w:ascii="Corbel" w:hAnsi="Corbel"/>
                <w:sz w:val="24"/>
                <w:szCs w:val="24"/>
              </w:rPr>
              <w:t>hipermediów</w:t>
            </w:r>
            <w:proofErr w:type="spellEnd"/>
            <w:r w:rsidRPr="00561E8C">
              <w:rPr>
                <w:rFonts w:ascii="Corbel" w:hAnsi="Corbel"/>
                <w:sz w:val="24"/>
                <w:szCs w:val="24"/>
              </w:rPr>
              <w:t>. UR, Rzeszów 2007.</w:t>
            </w:r>
          </w:p>
          <w:p w:rsidRPr="00561E8C" w:rsidR="00561E8C" w:rsidP="00561E8C" w:rsidRDefault="00561E8C" w14:paraId="22EA6E20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561E8C">
              <w:rPr>
                <w:rFonts w:ascii="Corbel" w:hAnsi="Corbel"/>
                <w:sz w:val="24"/>
                <w:szCs w:val="24"/>
              </w:rPr>
              <w:t>Walat</w:t>
            </w:r>
            <w:proofErr w:type="spellEnd"/>
            <w:r w:rsidRPr="00561E8C">
              <w:rPr>
                <w:rFonts w:ascii="Corbel" w:hAnsi="Corbel"/>
                <w:sz w:val="24"/>
                <w:szCs w:val="24"/>
              </w:rPr>
              <w:t xml:space="preserve"> W.: Podręcznik multimedialny. Teoria – metodologia – przykłady. Wyd. UR, Rzeszów 2004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007F2C" w:rsidR="00391A27" w:rsidP="00391A27" w:rsidRDefault="00391A27" w14:paraId="63754549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Ciesielka M.,</w:t>
            </w:r>
            <w:r w:rsidRPr="00F6363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07F2C">
              <w:rPr>
                <w:rFonts w:ascii="Corbel" w:hAnsi="Corbel"/>
                <w:i/>
                <w:sz w:val="24"/>
                <w:szCs w:val="24"/>
              </w:rPr>
              <w:t>WebQuest</w:t>
            </w:r>
            <w:proofErr w:type="spellEnd"/>
            <w:r w:rsidRPr="00007F2C">
              <w:rPr>
                <w:rFonts w:ascii="Corbel" w:hAnsi="Corbel"/>
                <w:i/>
                <w:sz w:val="24"/>
                <w:szCs w:val="24"/>
              </w:rPr>
              <w:t xml:space="preserve"> – od informacji do wiedzy technicznej</w:t>
            </w:r>
            <w:r w:rsidRPr="00F6363B">
              <w:rPr>
                <w:rFonts w:ascii="Corbel" w:hAnsi="Corbel"/>
                <w:sz w:val="24"/>
                <w:szCs w:val="24"/>
              </w:rPr>
              <w:t>, Zeszyty Naukowe Wydziału Elektrotechniki i Automatyki Politechniki Gdańskiej; 2016 nr 48</w:t>
            </w:r>
          </w:p>
          <w:p w:rsidRPr="00007F2C" w:rsidR="00391A27" w:rsidP="00391A27" w:rsidRDefault="00391A27" w14:paraId="24EFFF53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Sterna D., Ostrowska M.,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>TIK na lekcjach</w:t>
            </w:r>
            <w:r>
              <w:rPr>
                <w:rFonts w:ascii="Corbel" w:hAnsi="Corbel"/>
                <w:sz w:val="24"/>
                <w:szCs w:val="24"/>
              </w:rPr>
              <w:t>. Wyd. CEO, Warszawa 2015</w:t>
            </w:r>
          </w:p>
          <w:p w:rsidRPr="004C3E5B" w:rsidR="00561E8C" w:rsidP="00391A27" w:rsidRDefault="00391A27" w14:paraId="6BBD7DD1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007F2C">
              <w:rPr>
                <w:rFonts w:ascii="Corbel" w:hAnsi="Corbel"/>
                <w:sz w:val="24"/>
                <w:szCs w:val="24"/>
              </w:rPr>
              <w:t>Pitler</w:t>
            </w:r>
            <w:proofErr w:type="spellEnd"/>
            <w:r w:rsidRPr="00007F2C">
              <w:rPr>
                <w:rFonts w:ascii="Corbel" w:hAnsi="Corbel"/>
                <w:sz w:val="24"/>
                <w:szCs w:val="24"/>
              </w:rPr>
              <w:t xml:space="preserve"> H., </w:t>
            </w:r>
            <w:proofErr w:type="spellStart"/>
            <w:r w:rsidRPr="00007F2C">
              <w:rPr>
                <w:rFonts w:ascii="Corbel" w:hAnsi="Corbel"/>
                <w:sz w:val="24"/>
                <w:szCs w:val="24"/>
              </w:rPr>
              <w:t>Hubbell</w:t>
            </w:r>
            <w:proofErr w:type="spellEnd"/>
            <w:r w:rsidRPr="00007F2C">
              <w:rPr>
                <w:rFonts w:ascii="Corbel" w:hAnsi="Corbel"/>
                <w:sz w:val="24"/>
                <w:szCs w:val="24"/>
              </w:rPr>
              <w:t xml:space="preserve"> E. R., Kuhn M.,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 xml:space="preserve">Efektywne wykorzystanie </w:t>
            </w:r>
            <w:r>
              <w:rPr>
                <w:rFonts w:ascii="Corbel" w:hAnsi="Corbel"/>
                <w:i/>
                <w:sz w:val="24"/>
                <w:szCs w:val="24"/>
              </w:rPr>
              <w:t>nowych technologii na lekcjach</w:t>
            </w:r>
            <w:r>
              <w:rPr>
                <w:rFonts w:ascii="Corbel" w:hAnsi="Corbel"/>
                <w:sz w:val="24"/>
                <w:szCs w:val="24"/>
              </w:rPr>
              <w:t>, Wyd. CEO, Warszawa 2015</w:t>
            </w:r>
          </w:p>
          <w:p w:rsidRPr="001E77C0" w:rsidR="004C3E5B" w:rsidP="004C3E5B" w:rsidRDefault="004C3E5B" w14:paraId="5F90AACB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 w:rsidRPr="001E77C0">
              <w:rPr>
                <w:rFonts w:ascii="Corbel" w:hAnsi="Corbel"/>
                <w:sz w:val="24"/>
                <w:szCs w:val="24"/>
              </w:rPr>
              <w:t>Kiałka</w:t>
            </w:r>
            <w:proofErr w:type="spellEnd"/>
            <w:r w:rsidRPr="001E77C0">
              <w:rPr>
                <w:rFonts w:ascii="Corbel" w:hAnsi="Corbel"/>
                <w:sz w:val="24"/>
                <w:szCs w:val="24"/>
              </w:rPr>
              <w:t xml:space="preserve"> D., </w:t>
            </w:r>
            <w:r w:rsidRPr="001E77C0">
              <w:rPr>
                <w:rFonts w:ascii="Corbel" w:hAnsi="Corbel"/>
                <w:i/>
                <w:sz w:val="24"/>
                <w:szCs w:val="24"/>
              </w:rPr>
              <w:t>Informatyka Europejczyka. Poradnik metodyczny dla nauczycieli informatyki w szkole podstawowej w kształceniu zintegrowanym</w:t>
            </w:r>
            <w:r>
              <w:rPr>
                <w:rFonts w:ascii="Corbel" w:hAnsi="Corbel"/>
                <w:sz w:val="24"/>
                <w:szCs w:val="24"/>
              </w:rPr>
              <w:t xml:space="preserve">, Wyd. Helion, Gliwice 2009 </w:t>
            </w:r>
          </w:p>
          <w:p w:rsidRPr="00561E8C" w:rsidR="004C3E5B" w:rsidP="004C3E5B" w:rsidRDefault="004C3E5B" w14:paraId="56070F37" w14:textId="4BF50E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Kosmaciński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K.,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Oto ja. Edukacja Informatyczna</w:t>
            </w:r>
            <w:r>
              <w:rPr>
                <w:rFonts w:ascii="Corbel" w:hAnsi="Corbel"/>
                <w:sz w:val="24"/>
                <w:szCs w:val="24"/>
              </w:rPr>
              <w:t xml:space="preserve">, Wyd. MAC Edukacja, Warszawa 2017  </w:t>
            </w:r>
          </w:p>
        </w:tc>
      </w:tr>
      <w:tr w:rsidRPr="009C54AE" w:rsidR="0085747A" w:rsidTr="0071620A" w14:paraId="6981F2E0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4F821F17" w14:textId="087F5F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Pr="00C65CF1" w:rsidR="00561E8C" w:rsidP="009C54AE" w:rsidRDefault="00561E8C" w14:paraId="04847B7C" w14:textId="4EB5803C">
            <w:pPr>
              <w:pStyle w:val="Punktygwne"/>
              <w:numPr>
                <w:ilvl w:val="0"/>
                <w:numId w:val="3"/>
              </w:numPr>
              <w:spacing w:before="0" w:after="0"/>
              <w:ind w:left="376" w:hanging="364"/>
              <w:rPr>
                <w:rFonts w:ascii="Corbel" w:hAnsi="Corbel"/>
                <w:b w:val="0"/>
                <w:smallCaps w:val="0"/>
                <w:szCs w:val="24"/>
              </w:rPr>
            </w:pPr>
            <w:r w:rsidRPr="00561E8C">
              <w:rPr>
                <w:rFonts w:ascii="Corbel" w:hAnsi="Corbel"/>
                <w:b w:val="0"/>
                <w:smallCaps w:val="0"/>
                <w:szCs w:val="24"/>
              </w:rPr>
              <w:t xml:space="preserve">Opracowanie zbiorowe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2D1621">
              <w:rPr>
                <w:rFonts w:ascii="Corbel" w:hAnsi="Corbel"/>
                <w:b w:val="0"/>
                <w:i/>
                <w:smallCaps w:val="0"/>
                <w:szCs w:val="24"/>
              </w:rPr>
              <w:t>Scratch</w:t>
            </w:r>
            <w:proofErr w:type="spellEnd"/>
            <w:r w:rsidRPr="002D1621">
              <w:rPr>
                <w:rFonts w:ascii="Corbel" w:hAnsi="Corbel"/>
                <w:b w:val="0"/>
                <w:i/>
                <w:smallCaps w:val="0"/>
                <w:szCs w:val="24"/>
              </w:rPr>
              <w:t>. Komiksowa przygoda z programowaniem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Helion, Warszawa 2017.</w:t>
            </w:r>
          </w:p>
        </w:tc>
      </w:tr>
    </w:tbl>
    <w:p w:rsidRPr="009C54AE" w:rsidR="0085747A" w:rsidP="009C54AE" w:rsidRDefault="0085747A" w14:paraId="394F695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368A2DD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6E0E54A5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A1D" w:rsidP="00C16ABF" w:rsidRDefault="00D73A1D" w14:paraId="06754463" w14:textId="77777777">
      <w:pPr>
        <w:spacing w:after="0" w:line="240" w:lineRule="auto"/>
      </w:pPr>
      <w:r>
        <w:separator/>
      </w:r>
    </w:p>
  </w:endnote>
  <w:endnote w:type="continuationSeparator" w:id="0">
    <w:p w:rsidR="00D73A1D" w:rsidP="00C16ABF" w:rsidRDefault="00D73A1D" w14:paraId="6C70019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A1D" w:rsidP="00C16ABF" w:rsidRDefault="00D73A1D" w14:paraId="269600D3" w14:textId="77777777">
      <w:pPr>
        <w:spacing w:after="0" w:line="240" w:lineRule="auto"/>
      </w:pPr>
      <w:r>
        <w:separator/>
      </w:r>
    </w:p>
  </w:footnote>
  <w:footnote w:type="continuationSeparator" w:id="0">
    <w:p w:rsidR="00D73A1D" w:rsidP="00C16ABF" w:rsidRDefault="00D73A1D" w14:paraId="1B1D0B22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D4E2E0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6650"/>
    <w:multiLevelType w:val="hybridMultilevel"/>
    <w:tmpl w:val="7FF8D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42583"/>
    <w:multiLevelType w:val="hybridMultilevel"/>
    <w:tmpl w:val="01F4365A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C1780D"/>
    <w:multiLevelType w:val="hybridMultilevel"/>
    <w:tmpl w:val="E4005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844DF"/>
    <w:multiLevelType w:val="hybridMultilevel"/>
    <w:tmpl w:val="8C46B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D303BE1"/>
    <w:multiLevelType w:val="hybridMultilevel"/>
    <w:tmpl w:val="B7E8BAD8"/>
    <w:lvl w:ilvl="0" w:tplc="6796523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5BF7253"/>
    <w:multiLevelType w:val="hybridMultilevel"/>
    <w:tmpl w:val="ECA28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ABF"/>
    <w:rsid w:val="00042A51"/>
    <w:rsid w:val="00042D2E"/>
    <w:rsid w:val="00044C82"/>
    <w:rsid w:val="00054C4F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35B2"/>
    <w:rsid w:val="000F1C57"/>
    <w:rsid w:val="000F554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922"/>
    <w:rsid w:val="00192F37"/>
    <w:rsid w:val="001A478A"/>
    <w:rsid w:val="001A70D2"/>
    <w:rsid w:val="001D657B"/>
    <w:rsid w:val="001D7B54"/>
    <w:rsid w:val="001E0209"/>
    <w:rsid w:val="001F2CA2"/>
    <w:rsid w:val="002144C0"/>
    <w:rsid w:val="002233A7"/>
    <w:rsid w:val="0022477D"/>
    <w:rsid w:val="002278A9"/>
    <w:rsid w:val="002336F9"/>
    <w:rsid w:val="0024028F"/>
    <w:rsid w:val="00241CDC"/>
    <w:rsid w:val="00244ABC"/>
    <w:rsid w:val="00281FF2"/>
    <w:rsid w:val="002857DE"/>
    <w:rsid w:val="00291567"/>
    <w:rsid w:val="002A22BF"/>
    <w:rsid w:val="002A2389"/>
    <w:rsid w:val="002A671D"/>
    <w:rsid w:val="002B4D55"/>
    <w:rsid w:val="002B5AB3"/>
    <w:rsid w:val="002B5EA0"/>
    <w:rsid w:val="002B6119"/>
    <w:rsid w:val="002C1F06"/>
    <w:rsid w:val="002D3375"/>
    <w:rsid w:val="002D73D4"/>
    <w:rsid w:val="002F02A3"/>
    <w:rsid w:val="002F42C6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D63"/>
    <w:rsid w:val="00363F78"/>
    <w:rsid w:val="00391A27"/>
    <w:rsid w:val="003A0A5B"/>
    <w:rsid w:val="003A1176"/>
    <w:rsid w:val="003B5587"/>
    <w:rsid w:val="003C0BAE"/>
    <w:rsid w:val="003D18A9"/>
    <w:rsid w:val="003D6CE2"/>
    <w:rsid w:val="003E1941"/>
    <w:rsid w:val="003E2FE6"/>
    <w:rsid w:val="003E49D5"/>
    <w:rsid w:val="003F38C0"/>
    <w:rsid w:val="003F5B1F"/>
    <w:rsid w:val="00414E3C"/>
    <w:rsid w:val="0042244A"/>
    <w:rsid w:val="0042745A"/>
    <w:rsid w:val="00431D5C"/>
    <w:rsid w:val="004362C6"/>
    <w:rsid w:val="00436315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E5B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024"/>
    <w:rsid w:val="00543ACC"/>
    <w:rsid w:val="00561E8C"/>
    <w:rsid w:val="0056696D"/>
    <w:rsid w:val="00573EF9"/>
    <w:rsid w:val="0059484D"/>
    <w:rsid w:val="005A0855"/>
    <w:rsid w:val="005A2962"/>
    <w:rsid w:val="005A3196"/>
    <w:rsid w:val="005B52C3"/>
    <w:rsid w:val="005C080F"/>
    <w:rsid w:val="005C55E5"/>
    <w:rsid w:val="005C696A"/>
    <w:rsid w:val="005D69C2"/>
    <w:rsid w:val="005E6E85"/>
    <w:rsid w:val="005F31D2"/>
    <w:rsid w:val="005F791F"/>
    <w:rsid w:val="0061029B"/>
    <w:rsid w:val="00617230"/>
    <w:rsid w:val="00621CE1"/>
    <w:rsid w:val="00627FC9"/>
    <w:rsid w:val="00632300"/>
    <w:rsid w:val="00642851"/>
    <w:rsid w:val="00647FA8"/>
    <w:rsid w:val="00650C5F"/>
    <w:rsid w:val="006518BD"/>
    <w:rsid w:val="00654934"/>
    <w:rsid w:val="006620D9"/>
    <w:rsid w:val="00671958"/>
    <w:rsid w:val="00675843"/>
    <w:rsid w:val="0068255B"/>
    <w:rsid w:val="00696477"/>
    <w:rsid w:val="006B629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BFE"/>
    <w:rsid w:val="00766FD4"/>
    <w:rsid w:val="0078029C"/>
    <w:rsid w:val="00781458"/>
    <w:rsid w:val="0078168C"/>
    <w:rsid w:val="00787C2A"/>
    <w:rsid w:val="00790E27"/>
    <w:rsid w:val="007A4022"/>
    <w:rsid w:val="007A6E6E"/>
    <w:rsid w:val="007C3299"/>
    <w:rsid w:val="007C3BCC"/>
    <w:rsid w:val="007C4546"/>
    <w:rsid w:val="007C6322"/>
    <w:rsid w:val="007D1372"/>
    <w:rsid w:val="007D6E56"/>
    <w:rsid w:val="007D6E75"/>
    <w:rsid w:val="007E46EC"/>
    <w:rsid w:val="007F1652"/>
    <w:rsid w:val="007F4155"/>
    <w:rsid w:val="0081554D"/>
    <w:rsid w:val="0081707E"/>
    <w:rsid w:val="00824AF8"/>
    <w:rsid w:val="008449B3"/>
    <w:rsid w:val="0085747A"/>
    <w:rsid w:val="00883FCD"/>
    <w:rsid w:val="00884922"/>
    <w:rsid w:val="00885F64"/>
    <w:rsid w:val="0089059F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3E2E"/>
    <w:rsid w:val="00970F31"/>
    <w:rsid w:val="00997F14"/>
    <w:rsid w:val="009A78D9"/>
    <w:rsid w:val="009C1331"/>
    <w:rsid w:val="009C3E31"/>
    <w:rsid w:val="009C54AE"/>
    <w:rsid w:val="009C788E"/>
    <w:rsid w:val="009E3B41"/>
    <w:rsid w:val="009E78A7"/>
    <w:rsid w:val="009F3C5C"/>
    <w:rsid w:val="009F4610"/>
    <w:rsid w:val="00A00ECC"/>
    <w:rsid w:val="00A155EE"/>
    <w:rsid w:val="00A2245B"/>
    <w:rsid w:val="00A30110"/>
    <w:rsid w:val="00A3669C"/>
    <w:rsid w:val="00A36899"/>
    <w:rsid w:val="00A371F6"/>
    <w:rsid w:val="00A43BF6"/>
    <w:rsid w:val="00A53FA5"/>
    <w:rsid w:val="00A54817"/>
    <w:rsid w:val="00A601C8"/>
    <w:rsid w:val="00A60799"/>
    <w:rsid w:val="00A714DB"/>
    <w:rsid w:val="00A84C85"/>
    <w:rsid w:val="00A97DE1"/>
    <w:rsid w:val="00AB053C"/>
    <w:rsid w:val="00AB245C"/>
    <w:rsid w:val="00AB4A2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21F4"/>
    <w:rsid w:val="00B43B77"/>
    <w:rsid w:val="00B43E80"/>
    <w:rsid w:val="00B51718"/>
    <w:rsid w:val="00B607DB"/>
    <w:rsid w:val="00B66529"/>
    <w:rsid w:val="00B74528"/>
    <w:rsid w:val="00B75946"/>
    <w:rsid w:val="00B8056E"/>
    <w:rsid w:val="00B819C8"/>
    <w:rsid w:val="00B82308"/>
    <w:rsid w:val="00B83FCE"/>
    <w:rsid w:val="00B90885"/>
    <w:rsid w:val="00BB520A"/>
    <w:rsid w:val="00BC4AA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D1B"/>
    <w:rsid w:val="00C56036"/>
    <w:rsid w:val="00C61DC5"/>
    <w:rsid w:val="00C65CF1"/>
    <w:rsid w:val="00C67E92"/>
    <w:rsid w:val="00C70A26"/>
    <w:rsid w:val="00C766DF"/>
    <w:rsid w:val="00C94B98"/>
    <w:rsid w:val="00CA2B96"/>
    <w:rsid w:val="00CA3F9E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FF6"/>
    <w:rsid w:val="00D73A1D"/>
    <w:rsid w:val="00D74119"/>
    <w:rsid w:val="00D8075B"/>
    <w:rsid w:val="00D8678B"/>
    <w:rsid w:val="00D9525F"/>
    <w:rsid w:val="00D9572F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C3E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CFFFD6A"/>
    <w:rsid w:val="25A367C7"/>
    <w:rsid w:val="6AA1456A"/>
    <w:rsid w:val="739D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F6DD2E04-73F0-4695-A8E4-2FC001AB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CA3F9E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/>
      <w:b/>
      <w:bCs/>
      <w:sz w:val="27"/>
      <w:szCs w:val="27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agwek3Znak" w:customStyle="1">
    <w:name w:val="Nagłówek 3 Znak"/>
    <w:basedOn w:val="Domylnaczcionkaakapitu"/>
    <w:link w:val="Nagwek3"/>
    <w:uiPriority w:val="9"/>
    <w:rsid w:val="00CA3F9E"/>
    <w:rPr>
      <w:rFonts w:eastAsia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5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helion.pl/autorzy/piotr-pelka" TargetMode="Externa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ADFE9E-E897-4C23-89D3-93504D2717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E54C28-D55E-4212-A4C0-C7DE020C3B70}"/>
</file>

<file path=customXml/itemProps3.xml><?xml version="1.0" encoding="utf-8"?>
<ds:datastoreItem xmlns:ds="http://schemas.openxmlformats.org/officeDocument/2006/customXml" ds:itemID="{13FB706D-1433-48BB-887D-C3E3283F07E7}"/>
</file>

<file path=customXml/itemProps4.xml><?xml version="1.0" encoding="utf-8"?>
<ds:datastoreItem xmlns:ds="http://schemas.openxmlformats.org/officeDocument/2006/customXml" ds:itemID="{124BDC3D-0F10-48D3-AFDF-9254DDAC42E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21</cp:revision>
  <cp:lastPrinted>2019-02-06T12:12:00Z</cp:lastPrinted>
  <dcterms:created xsi:type="dcterms:W3CDTF">2019-11-13T20:14:00Z</dcterms:created>
  <dcterms:modified xsi:type="dcterms:W3CDTF">2026-03-13T14:13:27Z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